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74E97" w14:textId="77777777" w:rsidR="001F744C" w:rsidRDefault="001F744C" w:rsidP="001F74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BOTELER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d.ca.1479)</w:t>
      </w:r>
    </w:p>
    <w:p w14:paraId="413EAE14" w14:textId="77777777" w:rsidR="001F744C" w:rsidRDefault="001F744C" w:rsidP="001F744C">
      <w:pPr>
        <w:pStyle w:val="NoSpacing"/>
        <w:rPr>
          <w:rFonts w:cs="Times New Roman"/>
          <w:szCs w:val="24"/>
        </w:rPr>
      </w:pPr>
    </w:p>
    <w:p w14:paraId="1CA90A16" w14:textId="77777777" w:rsidR="001F744C" w:rsidRDefault="001F744C" w:rsidP="001F744C">
      <w:pPr>
        <w:pStyle w:val="NoSpacing"/>
        <w:rPr>
          <w:rFonts w:cs="Times New Roman"/>
          <w:szCs w:val="24"/>
        </w:rPr>
      </w:pPr>
    </w:p>
    <w:p w14:paraId="1BF4B926" w14:textId="77777777" w:rsidR="001F744C" w:rsidRDefault="001F744C" w:rsidP="001F74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May1479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to the Escheator of Somerset and Dorset.</w:t>
      </w:r>
    </w:p>
    <w:p w14:paraId="166FA167" w14:textId="77777777" w:rsidR="001F744C" w:rsidRDefault="001F744C" w:rsidP="001F74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1471-85 p.173)</w:t>
      </w:r>
    </w:p>
    <w:p w14:paraId="538FA18B" w14:textId="77777777" w:rsidR="001F744C" w:rsidRDefault="001F744C" w:rsidP="001F744C">
      <w:pPr>
        <w:pStyle w:val="NoSpacing"/>
        <w:rPr>
          <w:rFonts w:cs="Times New Roman"/>
          <w:szCs w:val="24"/>
        </w:rPr>
      </w:pPr>
    </w:p>
    <w:p w14:paraId="48352305" w14:textId="77777777" w:rsidR="001F744C" w:rsidRDefault="001F744C" w:rsidP="001F744C">
      <w:pPr>
        <w:pStyle w:val="NoSpacing"/>
        <w:rPr>
          <w:rFonts w:cs="Times New Roman"/>
          <w:szCs w:val="24"/>
        </w:rPr>
      </w:pPr>
    </w:p>
    <w:p w14:paraId="398D4245" w14:textId="77777777" w:rsidR="001F744C" w:rsidRDefault="001F744C" w:rsidP="001F74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November 2023</w:t>
      </w:r>
    </w:p>
    <w:p w14:paraId="6A082D6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AAAFC" w14:textId="77777777" w:rsidR="001F744C" w:rsidRDefault="001F744C" w:rsidP="009139A6">
      <w:r>
        <w:separator/>
      </w:r>
    </w:p>
  </w:endnote>
  <w:endnote w:type="continuationSeparator" w:id="0">
    <w:p w14:paraId="0F46EB5C" w14:textId="77777777" w:rsidR="001F744C" w:rsidRDefault="001F74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FA7F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D9BE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83C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35230" w14:textId="77777777" w:rsidR="001F744C" w:rsidRDefault="001F744C" w:rsidP="009139A6">
      <w:r>
        <w:separator/>
      </w:r>
    </w:p>
  </w:footnote>
  <w:footnote w:type="continuationSeparator" w:id="0">
    <w:p w14:paraId="6D81E3F8" w14:textId="77777777" w:rsidR="001F744C" w:rsidRDefault="001F74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82D3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0D85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6FC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44C"/>
    <w:rsid w:val="000666E0"/>
    <w:rsid w:val="001F744C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8B646"/>
  <w15:chartTrackingRefBased/>
  <w15:docId w15:val="{05085931-C8BB-4807-83F0-CCB112D78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2023-11-14T16:29:00Z</dcterms:created>
  <dcterms:modified xsi:type="dcterms:W3CDTF">2023-11-14T16:29:00Z</dcterms:modified>
</cp:coreProperties>
</file>